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0E251" w14:textId="77777777" w:rsidR="00864310" w:rsidRDefault="00864310" w:rsidP="00864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WARNER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13E734DD" w14:textId="77777777" w:rsidR="00864310" w:rsidRDefault="00864310" w:rsidP="00864310">
      <w:pPr>
        <w:rPr>
          <w:rFonts w:ascii="Times New Roman" w:hAnsi="Times New Roman" w:cs="Times New Roman"/>
          <w:sz w:val="24"/>
          <w:szCs w:val="24"/>
        </w:rPr>
      </w:pPr>
    </w:p>
    <w:p w14:paraId="27E3CA4B" w14:textId="77777777" w:rsidR="00864310" w:rsidRDefault="00864310" w:rsidP="00864310">
      <w:pPr>
        <w:rPr>
          <w:rFonts w:ascii="Times New Roman" w:hAnsi="Times New Roman" w:cs="Times New Roman"/>
          <w:sz w:val="24"/>
          <w:szCs w:val="24"/>
        </w:rPr>
      </w:pPr>
    </w:p>
    <w:p w14:paraId="68D46813" w14:textId="77777777" w:rsidR="00864310" w:rsidRDefault="00864310" w:rsidP="00864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Jan.1480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Boyll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Carcroft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Yorkshire, was pardoned outlawry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99006" w14:textId="77777777" w:rsidR="00864310" w:rsidRDefault="00864310" w:rsidP="00864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appearing to answer him touching a debt of £6 6s 8d.</w:t>
      </w:r>
    </w:p>
    <w:p w14:paraId="7F06F7F7" w14:textId="77777777" w:rsidR="00864310" w:rsidRDefault="00864310" w:rsidP="00864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p.150)</w:t>
      </w:r>
    </w:p>
    <w:p w14:paraId="4963AB00" w14:textId="77777777" w:rsidR="00864310" w:rsidRDefault="00864310" w:rsidP="00864310">
      <w:pPr>
        <w:rPr>
          <w:rFonts w:ascii="Times New Roman" w:hAnsi="Times New Roman" w:cs="Times New Roman"/>
          <w:sz w:val="24"/>
          <w:szCs w:val="24"/>
        </w:rPr>
      </w:pPr>
    </w:p>
    <w:p w14:paraId="0FA40AFA" w14:textId="77777777" w:rsidR="00864310" w:rsidRDefault="00864310" w:rsidP="00864310">
      <w:pPr>
        <w:rPr>
          <w:rFonts w:ascii="Times New Roman" w:hAnsi="Times New Roman" w:cs="Times New Roman"/>
          <w:sz w:val="24"/>
          <w:szCs w:val="24"/>
        </w:rPr>
      </w:pPr>
    </w:p>
    <w:p w14:paraId="2345C27C" w14:textId="77777777" w:rsidR="00864310" w:rsidRDefault="00864310" w:rsidP="00864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7C229CB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21466" w14:textId="77777777" w:rsidR="00864310" w:rsidRDefault="00864310" w:rsidP="009139A6">
      <w:r>
        <w:separator/>
      </w:r>
    </w:p>
  </w:endnote>
  <w:endnote w:type="continuationSeparator" w:id="0">
    <w:p w14:paraId="02CE891C" w14:textId="77777777" w:rsidR="00864310" w:rsidRDefault="008643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66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DAC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4C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32BF0" w14:textId="77777777" w:rsidR="00864310" w:rsidRDefault="00864310" w:rsidP="009139A6">
      <w:r>
        <w:separator/>
      </w:r>
    </w:p>
  </w:footnote>
  <w:footnote w:type="continuationSeparator" w:id="0">
    <w:p w14:paraId="419D6F2D" w14:textId="77777777" w:rsidR="00864310" w:rsidRDefault="008643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3EE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82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5FE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310"/>
    <w:rsid w:val="000666E0"/>
    <w:rsid w:val="002510B7"/>
    <w:rsid w:val="005C130B"/>
    <w:rsid w:val="00826F5C"/>
    <w:rsid w:val="0086431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0F2AB"/>
  <w15:chartTrackingRefBased/>
  <w15:docId w15:val="{A2B5A0E4-5C39-485A-8D5B-1FEDC521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31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2021-06-03T19:32:00Z</dcterms:created>
  <dcterms:modified xsi:type="dcterms:W3CDTF">2021-06-03T19:32:00Z</dcterms:modified>
</cp:coreProperties>
</file>